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D7709" w14:textId="2BB2B3C8" w:rsidR="00B04BEA" w:rsidRDefault="00B04B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BOTELER</w:t>
      </w:r>
      <w:r>
        <w:rPr>
          <w:rFonts w:ascii="Times New Roman" w:hAnsi="Times New Roman" w:cs="Times New Roman"/>
          <w:sz w:val="24"/>
          <w:szCs w:val="24"/>
        </w:rPr>
        <w:t xml:space="preserve">       (fl.1437)</w:t>
      </w:r>
    </w:p>
    <w:p w14:paraId="01A7D860" w14:textId="40BDCDA2" w:rsidR="00B04BEA" w:rsidRDefault="00B04B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Armourer.</w:t>
      </w:r>
    </w:p>
    <w:p w14:paraId="4C869FD6" w14:textId="63AEA25E" w:rsidR="00B04BEA" w:rsidRDefault="00B04B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97D0E2" w14:textId="043534B0" w:rsidR="00B04BEA" w:rsidRDefault="00B04B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5B4CFB" w14:textId="6AC2F199" w:rsidR="00B04BEA" w:rsidRDefault="00B04BEA" w:rsidP="00B04B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>John Mortymer(q.v.) brought a plaint of debt against him, John Brigge of</w:t>
      </w:r>
    </w:p>
    <w:p w14:paraId="12A518F2" w14:textId="5A0FA8C2" w:rsidR="00B04BEA" w:rsidRDefault="00B04BEA" w:rsidP="00B04B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York, paver(q.v.), John Caldbek of Carlisle(q.v.) and John </w:t>
      </w:r>
    </w:p>
    <w:p w14:paraId="62BAB4A2" w14:textId="77777777" w:rsidR="00B04BEA" w:rsidRDefault="00B04BEA" w:rsidP="00B04B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Litster of Bishop Wilton, Yorkshire(q.v.).</w:t>
      </w:r>
    </w:p>
    <w:p w14:paraId="2FB097F3" w14:textId="15152F29" w:rsidR="00B04BEA" w:rsidRDefault="00B04BEA" w:rsidP="00B04B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E0FC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https://waalt.uh.edu/index.php/CP40/705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FC2C865" w14:textId="77777777" w:rsidR="00832DD7" w:rsidRDefault="00832DD7" w:rsidP="00832D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>William Hodwyn(q.v.) brought a plaint of debt against him, William Mallome</w:t>
      </w:r>
    </w:p>
    <w:p w14:paraId="6E8ECB6A" w14:textId="77777777" w:rsidR="00832DD7" w:rsidRDefault="00832DD7" w:rsidP="00832D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York, merchant(q.v.), and William Souton of York, baker(q.v.).</w:t>
      </w:r>
    </w:p>
    <w:p w14:paraId="771EA41B" w14:textId="77777777" w:rsidR="00832DD7" w:rsidRDefault="00832DD7" w:rsidP="00832D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https://waalt.uh.edu/index.php/CP40/776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8BEEE24" w14:textId="77777777" w:rsidR="00832DD7" w:rsidRDefault="00832DD7" w:rsidP="00B04B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C20ABD" w14:textId="77777777" w:rsidR="00B04BEA" w:rsidRDefault="00B04BEA" w:rsidP="00B04B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22B6BF" w14:textId="77777777" w:rsidR="00B04BEA" w:rsidRDefault="00B04BEA" w:rsidP="00B04B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C99F2C" w14:textId="1349F0A6" w:rsidR="00B04BEA" w:rsidRDefault="00B04BEA" w:rsidP="00B04B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2022</w:t>
      </w:r>
    </w:p>
    <w:p w14:paraId="16A1CF8C" w14:textId="63537F06" w:rsidR="00832DD7" w:rsidRDefault="00832DD7" w:rsidP="00B04B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2022</w:t>
      </w:r>
    </w:p>
    <w:p w14:paraId="55CDDEDD" w14:textId="25310CC1" w:rsidR="00270CE0" w:rsidRPr="00270CE0" w:rsidRDefault="00270CE0" w:rsidP="00270C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7CDBB3" w14:textId="3703904F" w:rsidR="00270CE0" w:rsidRPr="00B04BEA" w:rsidRDefault="00270CE0" w:rsidP="00B04B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32FB77" w14:textId="42EC1009" w:rsidR="00B04BEA" w:rsidRPr="00B04BEA" w:rsidRDefault="00B04BE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04BEA" w:rsidRPr="00B04B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946A0" w14:textId="77777777" w:rsidR="00CD5D47" w:rsidRDefault="00CD5D47" w:rsidP="009139A6">
      <w:r>
        <w:separator/>
      </w:r>
    </w:p>
  </w:endnote>
  <w:endnote w:type="continuationSeparator" w:id="0">
    <w:p w14:paraId="7ED97DE4" w14:textId="77777777" w:rsidR="00CD5D47" w:rsidRDefault="00CD5D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39F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635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69B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05640" w14:textId="77777777" w:rsidR="00CD5D47" w:rsidRDefault="00CD5D47" w:rsidP="009139A6">
      <w:r>
        <w:separator/>
      </w:r>
    </w:p>
  </w:footnote>
  <w:footnote w:type="continuationSeparator" w:id="0">
    <w:p w14:paraId="4441CBDA" w14:textId="77777777" w:rsidR="00CD5D47" w:rsidRDefault="00CD5D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6AF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D0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D5A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D47"/>
    <w:rsid w:val="000666E0"/>
    <w:rsid w:val="002510B7"/>
    <w:rsid w:val="00270CE0"/>
    <w:rsid w:val="00586871"/>
    <w:rsid w:val="005C130B"/>
    <w:rsid w:val="00826F5C"/>
    <w:rsid w:val="00832DD7"/>
    <w:rsid w:val="009139A6"/>
    <w:rsid w:val="009448BB"/>
    <w:rsid w:val="009D2A7A"/>
    <w:rsid w:val="00A3176C"/>
    <w:rsid w:val="00AE65F8"/>
    <w:rsid w:val="00B04BEA"/>
    <w:rsid w:val="00BA00AB"/>
    <w:rsid w:val="00CB4ED9"/>
    <w:rsid w:val="00CD5D4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625F7"/>
  <w15:chartTrackingRefBased/>
  <w15:docId w15:val="{48345190-D3C2-45BE-8A5B-FB015F90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4B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4B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76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29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2022-05-19T18:13:00Z</dcterms:created>
  <dcterms:modified xsi:type="dcterms:W3CDTF">2022-05-25T20:26:00Z</dcterms:modified>
</cp:coreProperties>
</file>